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2E" w:rsidRPr="00E851DC" w:rsidRDefault="0081572E" w:rsidP="00E215F3">
      <w:pPr>
        <w:jc w:val="center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РУБЕЖНАЯ КОНТРОЛЬНАЯ РАБОТА ПО ЛИТЕРАТУРЕ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851DC">
        <w:rPr>
          <w:rFonts w:ascii="Times New Roman" w:hAnsi="Times New Roman" w:cs="Times New Roman"/>
          <w:sz w:val="24"/>
          <w:szCs w:val="24"/>
        </w:rPr>
        <w:t xml:space="preserve"> вариант                                                                                           9 класс</w:t>
      </w:r>
    </w:p>
    <w:p w:rsidR="0081572E" w:rsidRPr="00E851DC" w:rsidRDefault="0081572E" w:rsidP="008E40C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Укажите жанр произведения А.С.Грибоедова «Горе от ума»</w:t>
      </w:r>
    </w:p>
    <w:p w:rsidR="0081572E" w:rsidRPr="00E851DC" w:rsidRDefault="0081572E" w:rsidP="008E40C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А) рассказ   Б) комедия    В) трагедия      Г) повесть</w:t>
      </w:r>
    </w:p>
    <w:p w:rsidR="0081572E" w:rsidRPr="00E851DC" w:rsidRDefault="0081572E" w:rsidP="008E40CC">
      <w:pPr>
        <w:pStyle w:val="ListParagraph"/>
        <w:numPr>
          <w:ilvl w:val="0"/>
          <w:numId w:val="1"/>
        </w:numPr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Сюжет – это …А) основное содержание произведения</w:t>
      </w:r>
    </w:p>
    <w:p w:rsidR="0081572E" w:rsidRPr="00E851DC" w:rsidRDefault="0081572E" w:rsidP="008E40CC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                            Б) последовательность событий и действий</w:t>
      </w:r>
    </w:p>
    <w:p w:rsidR="0081572E" w:rsidRPr="00E851DC" w:rsidRDefault="0081572E" w:rsidP="008E40CC">
      <w:pPr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                            В) то, что хотел сказать автор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3. В основе произведения «Слово о полку Игореве»: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А) историческая реальность       Б) художественный вымысел    В) фантастика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4. Чем являются подчёркнутые слова в строфе: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i/>
          <w:iCs/>
          <w:sz w:val="24"/>
          <w:szCs w:val="24"/>
        </w:rPr>
        <w:t>В пустыне чахлой и скупой</w:t>
      </w:r>
    </w:p>
    <w:p w:rsidR="0081572E" w:rsidRPr="00E851DC" w:rsidRDefault="0081572E" w:rsidP="008E40C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i/>
          <w:iCs/>
          <w:sz w:val="24"/>
          <w:szCs w:val="24"/>
        </w:rPr>
        <w:t>На почве, зноем раскалённой,</w:t>
      </w:r>
    </w:p>
    <w:p w:rsidR="0081572E" w:rsidRPr="00E851DC" w:rsidRDefault="0081572E" w:rsidP="008E40C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i/>
          <w:iCs/>
          <w:sz w:val="24"/>
          <w:szCs w:val="24"/>
        </w:rPr>
        <w:t>Анчар, как грозный часовой,</w:t>
      </w:r>
    </w:p>
    <w:p w:rsidR="0081572E" w:rsidRPr="00E851DC" w:rsidRDefault="0081572E" w:rsidP="008E40C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i/>
          <w:iCs/>
          <w:sz w:val="24"/>
          <w:szCs w:val="24"/>
        </w:rPr>
        <w:t xml:space="preserve">Стоит – </w:t>
      </w:r>
      <w:r w:rsidRPr="00E851DC">
        <w:rPr>
          <w:rFonts w:ascii="Times New Roman" w:hAnsi="Times New Roman" w:cs="Times New Roman"/>
          <w:i/>
          <w:iCs/>
          <w:sz w:val="24"/>
          <w:szCs w:val="24"/>
          <w:u w:val="single"/>
        </w:rPr>
        <w:t>один во всей вселенной</w:t>
      </w:r>
      <w:r w:rsidRPr="00E851DC">
        <w:rPr>
          <w:rFonts w:ascii="Times New Roman" w:hAnsi="Times New Roman" w:cs="Times New Roman"/>
          <w:i/>
          <w:iCs/>
          <w:sz w:val="24"/>
          <w:szCs w:val="24"/>
        </w:rPr>
        <w:t>…   (А.С.Пушкин)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А) эпитетом          Б) сравнением        В) гиперболой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5. Соотнесите название стихотворения А.С.Пушкина с тематикой: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1) «19 октября»                   А) свободолюбивая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2) «Сожженное письмо»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51DC">
        <w:rPr>
          <w:rFonts w:ascii="Times New Roman" w:hAnsi="Times New Roman" w:cs="Times New Roman"/>
          <w:sz w:val="24"/>
          <w:szCs w:val="24"/>
        </w:rPr>
        <w:t xml:space="preserve"> Б) дружбы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3) «Вольность»                    В) любовная  </w:t>
      </w:r>
    </w:p>
    <w:p w:rsidR="0081572E" w:rsidRPr="00E851DC" w:rsidRDefault="0081572E" w:rsidP="008E40C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center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РУБЕЖНАЯ КОНТРОЛЬНАЯ РАБОТА ПО ЛИТЕРАТУРЕ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E851DC">
        <w:rPr>
          <w:rFonts w:ascii="Times New Roman" w:hAnsi="Times New Roman" w:cs="Times New Roman"/>
          <w:sz w:val="24"/>
          <w:szCs w:val="24"/>
        </w:rPr>
        <w:t xml:space="preserve"> вариант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E851DC">
        <w:rPr>
          <w:rFonts w:ascii="Times New Roman" w:hAnsi="Times New Roman" w:cs="Times New Roman"/>
          <w:sz w:val="24"/>
          <w:szCs w:val="24"/>
        </w:rPr>
        <w:t xml:space="preserve">                 9 класс</w:t>
      </w:r>
    </w:p>
    <w:p w:rsidR="0081572E" w:rsidRPr="00E851DC" w:rsidRDefault="0081572E" w:rsidP="008E40C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Укажите жанр произведения А.С.Пушкина «Евгений Онегин» </w:t>
      </w:r>
    </w:p>
    <w:p w:rsidR="0081572E" w:rsidRPr="00E851DC" w:rsidRDefault="0081572E" w:rsidP="008E40C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А) роман    Б) повесть    В) трагедия      Г) поэма</w:t>
      </w:r>
    </w:p>
    <w:p w:rsidR="0081572E" w:rsidRPr="00E851DC" w:rsidRDefault="0081572E" w:rsidP="008E40CC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Композиция – это … А) последовательность событий и действий</w:t>
      </w:r>
    </w:p>
    <w:p w:rsidR="0081572E" w:rsidRPr="00E851DC" w:rsidRDefault="0081572E" w:rsidP="008E40C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                                     Б) основное содержание произведения</w:t>
      </w:r>
    </w:p>
    <w:p w:rsidR="0081572E" w:rsidRPr="00E851DC" w:rsidRDefault="0081572E" w:rsidP="008E40C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                                     В) нравственный «урок» произведения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3. Укажите, кто является выразителем авторской позиции в «Слове о полку Игореве»</w:t>
      </w:r>
    </w:p>
    <w:p w:rsidR="0081572E" w:rsidRPr="00E851DC" w:rsidRDefault="0081572E" w:rsidP="008E40CC">
      <w:pPr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А) Игорь          Б) Боян         В) Святослав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4. Чем является подчёркнутое слово в строках:</w:t>
      </w:r>
    </w:p>
    <w:p w:rsidR="0081572E" w:rsidRPr="00E851DC" w:rsidRDefault="0081572E" w:rsidP="008E40C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i/>
          <w:iCs/>
          <w:sz w:val="24"/>
          <w:szCs w:val="24"/>
        </w:rPr>
        <w:t xml:space="preserve">Под </w:t>
      </w:r>
      <w:r w:rsidRPr="00E851DC">
        <w:rPr>
          <w:rFonts w:ascii="Times New Roman" w:hAnsi="Times New Roman" w:cs="Times New Roman"/>
          <w:i/>
          <w:iCs/>
          <w:sz w:val="24"/>
          <w:szCs w:val="24"/>
          <w:u w:val="single"/>
        </w:rPr>
        <w:t>голубыми</w:t>
      </w:r>
      <w:r w:rsidRPr="00E851DC">
        <w:rPr>
          <w:rFonts w:ascii="Times New Roman" w:hAnsi="Times New Roman" w:cs="Times New Roman"/>
          <w:i/>
          <w:iCs/>
          <w:sz w:val="24"/>
          <w:szCs w:val="24"/>
        </w:rPr>
        <w:t xml:space="preserve"> небесами</w:t>
      </w:r>
    </w:p>
    <w:p w:rsidR="0081572E" w:rsidRPr="00E851DC" w:rsidRDefault="0081572E" w:rsidP="008E40C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i/>
          <w:iCs/>
          <w:sz w:val="24"/>
          <w:szCs w:val="24"/>
        </w:rPr>
        <w:t>Великолепными коврами,</w:t>
      </w:r>
    </w:p>
    <w:p w:rsidR="0081572E" w:rsidRPr="00E851DC" w:rsidRDefault="0081572E" w:rsidP="008E40CC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i/>
          <w:iCs/>
          <w:sz w:val="24"/>
          <w:szCs w:val="24"/>
        </w:rPr>
        <w:t>Блестя на солнце, снег лежит…    (А.С.Пушкин)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А) эпитетом              Б) метафорой      В) олицетворением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5. Соотнесите название стихотворения А.С.Пушкина с тематикой: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1) «К морю»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851DC">
        <w:rPr>
          <w:rFonts w:ascii="Times New Roman" w:hAnsi="Times New Roman" w:cs="Times New Roman"/>
          <w:sz w:val="24"/>
          <w:szCs w:val="24"/>
        </w:rPr>
        <w:t xml:space="preserve"> А) свободолюбивая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2) «Я помню чудное мгновенье»    Б) философская</w:t>
      </w:r>
    </w:p>
    <w:p w:rsidR="0081572E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3) «Зимнее утр</w:t>
      </w:r>
      <w:r>
        <w:rPr>
          <w:rFonts w:ascii="Times New Roman" w:hAnsi="Times New Roman" w:cs="Times New Roman"/>
          <w:sz w:val="24"/>
          <w:szCs w:val="24"/>
        </w:rPr>
        <w:t xml:space="preserve">о»                          </w:t>
      </w:r>
      <w:r w:rsidRPr="00E851DC">
        <w:rPr>
          <w:rFonts w:ascii="Times New Roman" w:hAnsi="Times New Roman" w:cs="Times New Roman"/>
          <w:sz w:val="24"/>
          <w:szCs w:val="24"/>
        </w:rPr>
        <w:t xml:space="preserve"> В) пейзажная</w:t>
      </w:r>
    </w:p>
    <w:p w:rsidR="0081572E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6. Соотнесите автора, название и героя произведения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0"/>
        <w:gridCol w:w="1721"/>
        <w:gridCol w:w="1294"/>
      </w:tblGrid>
      <w:tr w:rsidR="0081572E" w:rsidRPr="00532E24">
        <w:trPr>
          <w:jc w:val="center"/>
        </w:trPr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Д.И.Фонвизин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«Бедная Лиза»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Алеко</w:t>
            </w:r>
          </w:p>
        </w:tc>
      </w:tr>
      <w:tr w:rsidR="0081572E" w:rsidRPr="00532E24">
        <w:trPr>
          <w:jc w:val="center"/>
        </w:trPr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Н.М.Карамзин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«Недоросль»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Митрофан</w:t>
            </w:r>
          </w:p>
        </w:tc>
      </w:tr>
      <w:tr w:rsidR="0081572E" w:rsidRPr="00532E24">
        <w:trPr>
          <w:jc w:val="center"/>
        </w:trPr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«Цыганы»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Эраст</w:t>
            </w:r>
          </w:p>
        </w:tc>
      </w:tr>
    </w:tbl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7. С каким историческим событием связан сюжет «Слова о полку Игореве»?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8. Запишите хронологически верную последовательность литературных направлений:  </w:t>
      </w:r>
      <w:r w:rsidRPr="00E851DC">
        <w:rPr>
          <w:rFonts w:ascii="Times New Roman" w:hAnsi="Times New Roman" w:cs="Times New Roman"/>
          <w:sz w:val="24"/>
          <w:szCs w:val="24"/>
        </w:rPr>
        <w:tab/>
      </w:r>
      <w:r w:rsidRPr="00E851DC">
        <w:rPr>
          <w:rFonts w:ascii="Times New Roman" w:hAnsi="Times New Roman" w:cs="Times New Roman"/>
          <w:i/>
          <w:iCs/>
          <w:sz w:val="24"/>
          <w:szCs w:val="24"/>
        </w:rPr>
        <w:t>реализм, романтизм, сентиментализм, классицизм.</w:t>
      </w:r>
    </w:p>
    <w:p w:rsidR="0081572E" w:rsidRPr="00E851DC" w:rsidRDefault="0081572E" w:rsidP="008E40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9. Кто из героев произведения «Горе от ума» получил такое напутствие от отца: «Угождать всем людям без изъятья, хозяину, где доведётся жить, начальнику…, швейцару, дворнику»?</w:t>
      </w:r>
    </w:p>
    <w:p w:rsidR="0081572E" w:rsidRPr="00F51C03" w:rsidRDefault="0081572E" w:rsidP="008E40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10. Напишите несколько фактов из жизни </w:t>
      </w:r>
      <w:r>
        <w:rPr>
          <w:rFonts w:ascii="Times New Roman" w:hAnsi="Times New Roman" w:cs="Times New Roman"/>
          <w:sz w:val="24"/>
          <w:szCs w:val="24"/>
        </w:rPr>
        <w:t>М.Ю.Лермонтова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6. Соотнесите автора, название и героя произведения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1"/>
        <w:gridCol w:w="2130"/>
        <w:gridCol w:w="1094"/>
      </w:tblGrid>
      <w:tr w:rsidR="0081572E" w:rsidRPr="00532E24">
        <w:trPr>
          <w:jc w:val="center"/>
        </w:trPr>
        <w:tc>
          <w:tcPr>
            <w:tcW w:w="0" w:type="auto"/>
          </w:tcPr>
          <w:p w:rsidR="0081572E" w:rsidRPr="00532E24" w:rsidRDefault="0081572E" w:rsidP="00532E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«Горе от ума»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Остап</w:t>
            </w:r>
          </w:p>
        </w:tc>
      </w:tr>
      <w:tr w:rsidR="0081572E" w:rsidRPr="00532E24">
        <w:trPr>
          <w:jc w:val="center"/>
        </w:trPr>
        <w:tc>
          <w:tcPr>
            <w:tcW w:w="0" w:type="auto"/>
          </w:tcPr>
          <w:p w:rsidR="0081572E" w:rsidRPr="00532E24" w:rsidRDefault="0081572E" w:rsidP="00532E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А.С.Грибоедов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«Тарас Бульба»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Ленский</w:t>
            </w:r>
          </w:p>
        </w:tc>
      </w:tr>
      <w:tr w:rsidR="0081572E" w:rsidRPr="00532E24">
        <w:trPr>
          <w:jc w:val="center"/>
        </w:trPr>
        <w:tc>
          <w:tcPr>
            <w:tcW w:w="0" w:type="auto"/>
          </w:tcPr>
          <w:p w:rsidR="0081572E" w:rsidRPr="00532E24" w:rsidRDefault="0081572E" w:rsidP="00532E2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Н.В.Гоголь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«Евгений Онегин»</w:t>
            </w:r>
          </w:p>
        </w:tc>
        <w:tc>
          <w:tcPr>
            <w:tcW w:w="0" w:type="auto"/>
          </w:tcPr>
          <w:p w:rsidR="0081572E" w:rsidRPr="00532E24" w:rsidRDefault="0081572E" w:rsidP="00532E2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2E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Чацкий</w:t>
            </w:r>
          </w:p>
        </w:tc>
      </w:tr>
    </w:tbl>
    <w:p w:rsidR="0081572E" w:rsidRPr="00E851DC" w:rsidRDefault="0081572E" w:rsidP="008E40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572E" w:rsidRPr="00E851DC" w:rsidRDefault="0081572E" w:rsidP="008E40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7. С каким историческим событием связан сюжет «Капитанской дочки» А.С.Пушкина?</w:t>
      </w:r>
    </w:p>
    <w:p w:rsidR="0081572E" w:rsidRPr="00E851DC" w:rsidRDefault="0081572E" w:rsidP="008E40CC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 xml:space="preserve">8. Запишите хронологически верную последовательность литературных направлений: </w:t>
      </w:r>
      <w:r w:rsidRPr="00E851DC">
        <w:rPr>
          <w:rFonts w:ascii="Times New Roman" w:hAnsi="Times New Roman" w:cs="Times New Roman"/>
          <w:sz w:val="24"/>
          <w:szCs w:val="24"/>
        </w:rPr>
        <w:tab/>
      </w:r>
      <w:r w:rsidRPr="00E851DC">
        <w:rPr>
          <w:rFonts w:ascii="Times New Roman" w:hAnsi="Times New Roman" w:cs="Times New Roman"/>
          <w:i/>
          <w:iCs/>
          <w:sz w:val="24"/>
          <w:szCs w:val="24"/>
        </w:rPr>
        <w:t>романтизм, реализм, сентиментализм, классицизм.</w:t>
      </w:r>
    </w:p>
    <w:p w:rsidR="0081572E" w:rsidRPr="00E851DC" w:rsidRDefault="0081572E" w:rsidP="008E40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9. Кто из героев произведения «Горе от ума» так охарактеризован: «И золотой мешок, и метит в генералы»?</w:t>
      </w:r>
    </w:p>
    <w:p w:rsidR="0081572E" w:rsidRPr="00E851DC" w:rsidRDefault="0081572E" w:rsidP="008E40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1DC">
        <w:rPr>
          <w:rFonts w:ascii="Times New Roman" w:hAnsi="Times New Roman" w:cs="Times New Roman"/>
          <w:sz w:val="24"/>
          <w:szCs w:val="24"/>
        </w:rPr>
        <w:t>10. Напишите несколько фактов из жизни А.С.Пушкина.</w:t>
      </w:r>
    </w:p>
    <w:p w:rsidR="0081572E" w:rsidRPr="00E851DC" w:rsidRDefault="0081572E" w:rsidP="008E40CC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572E" w:rsidRPr="00E851DC" w:rsidSect="00E215F3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6F8F"/>
    <w:multiLevelType w:val="hybridMultilevel"/>
    <w:tmpl w:val="7674C04E"/>
    <w:lvl w:ilvl="0" w:tplc="438EEC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47DB3"/>
    <w:multiLevelType w:val="hybridMultilevel"/>
    <w:tmpl w:val="00A408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9636E5"/>
    <w:multiLevelType w:val="hybridMultilevel"/>
    <w:tmpl w:val="B4EC3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0607A"/>
    <w:multiLevelType w:val="hybridMultilevel"/>
    <w:tmpl w:val="0470B60E"/>
    <w:lvl w:ilvl="0" w:tplc="D0C0FE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ED95B68"/>
    <w:multiLevelType w:val="hybridMultilevel"/>
    <w:tmpl w:val="AD0AF2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5F3"/>
    <w:rsid w:val="00326816"/>
    <w:rsid w:val="00361E01"/>
    <w:rsid w:val="00532E24"/>
    <w:rsid w:val="0081572E"/>
    <w:rsid w:val="008E40CC"/>
    <w:rsid w:val="00911E92"/>
    <w:rsid w:val="00923618"/>
    <w:rsid w:val="00A82887"/>
    <w:rsid w:val="00B92A0F"/>
    <w:rsid w:val="00D03E5C"/>
    <w:rsid w:val="00E215F3"/>
    <w:rsid w:val="00E663B6"/>
    <w:rsid w:val="00E851DC"/>
    <w:rsid w:val="00F5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E5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215F3"/>
    <w:pPr>
      <w:ind w:left="720"/>
    </w:pPr>
  </w:style>
  <w:style w:type="table" w:styleId="TableGrid">
    <w:name w:val="Table Grid"/>
    <w:basedOn w:val="TableNormal"/>
    <w:uiPriority w:val="99"/>
    <w:rsid w:val="00911E9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2</Pages>
  <Words>466</Words>
  <Characters>2661</Characters>
  <Application>Microsoft Office Outlook</Application>
  <DocSecurity>0</DocSecurity>
  <Lines>0</Lines>
  <Paragraphs>0</Paragraphs>
  <ScaleCrop>false</ScaleCrop>
  <Company>by one TRACK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TRACK</dc:creator>
  <cp:keywords/>
  <dc:description/>
  <cp:lastModifiedBy>Ирина</cp:lastModifiedBy>
  <cp:revision>5</cp:revision>
  <cp:lastPrinted>2009-12-11T04:09:00Z</cp:lastPrinted>
  <dcterms:created xsi:type="dcterms:W3CDTF">2009-12-11T03:27:00Z</dcterms:created>
  <dcterms:modified xsi:type="dcterms:W3CDTF">2013-05-17T16:08:00Z</dcterms:modified>
</cp:coreProperties>
</file>